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7617A" w14:textId="4BAB0695"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r w:rsidRPr="00C51D8E">
        <w:rPr>
          <w:szCs w:val="32"/>
        </w:rPr>
        <w:t>R2-</w:t>
      </w:r>
      <w:r w:rsidR="008B2C8F" w:rsidRPr="00C51D8E">
        <w:rPr>
          <w:szCs w:val="32"/>
        </w:rPr>
        <w:t>1804803</w:t>
      </w:r>
    </w:p>
    <w:p w14:paraId="7E5350C5" w14:textId="2533E2C3" w:rsidR="00700EF5" w:rsidRPr="00CE0424" w:rsidRDefault="00B34996" w:rsidP="00700EF5">
      <w:pPr>
        <w:pStyle w:val="3GPPHeader"/>
      </w:pPr>
      <w:r>
        <w:t>Sanya</w:t>
      </w:r>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r w:rsidR="00F12FFD" w:rsidRPr="00F12FFD">
        <w:tab/>
        <w:t>(Resubmission of R2-</w:t>
      </w:r>
      <w:r w:rsidR="00142C35" w:rsidRPr="00142C35">
        <w:t>1802645</w:t>
      </w:r>
      <w:r w:rsidR="00F12FFD" w:rsidRPr="00F12FFD">
        <w:t>)</w:t>
      </w:r>
    </w:p>
    <w:p w14:paraId="5D4E9265" w14:textId="77777777" w:rsidR="00E90E49" w:rsidRPr="00CE0424" w:rsidRDefault="00E90E49" w:rsidP="00357380">
      <w:pPr>
        <w:pStyle w:val="3GPPHeader"/>
      </w:pPr>
    </w:p>
    <w:p w14:paraId="2A531E36" w14:textId="2F3F351E" w:rsidR="00E90E49" w:rsidRPr="008F5EF6" w:rsidRDefault="00E90E49" w:rsidP="00311702">
      <w:pPr>
        <w:pStyle w:val="3GPPHeader"/>
        <w:rPr>
          <w:sz w:val="22"/>
          <w:szCs w:val="22"/>
          <w:lang w:val="en-US"/>
        </w:rPr>
      </w:pPr>
      <w:r w:rsidRPr="008F5EF6">
        <w:rPr>
          <w:sz w:val="22"/>
          <w:szCs w:val="22"/>
          <w:lang w:val="en-US"/>
        </w:rPr>
        <w:t>Agenda Item:</w:t>
      </w:r>
      <w:r w:rsidRPr="008F5EF6">
        <w:rPr>
          <w:sz w:val="22"/>
          <w:szCs w:val="22"/>
          <w:lang w:val="en-US"/>
        </w:rPr>
        <w:tab/>
      </w:r>
      <w:r w:rsidR="009A4697">
        <w:rPr>
          <w:rFonts w:cs="Arial"/>
          <w:sz w:val="20"/>
        </w:rPr>
        <w:t>10.4.1.4.6</w:t>
      </w:r>
    </w:p>
    <w:p w14:paraId="51BAB8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708F8F4" w14:textId="0CCE694B" w:rsidR="00B7133E" w:rsidRPr="00B7133E" w:rsidRDefault="003D3C45" w:rsidP="00311702">
      <w:pPr>
        <w:pStyle w:val="3GPPHeader"/>
        <w:rPr>
          <w:sz w:val="22"/>
          <w:szCs w:val="22"/>
          <w:highlight w:val="yellow"/>
        </w:rPr>
      </w:pPr>
      <w:r>
        <w:rPr>
          <w:sz w:val="22"/>
          <w:szCs w:val="22"/>
        </w:rPr>
        <w:t>Title:</w:t>
      </w:r>
      <w:r w:rsidR="00E90E49" w:rsidRPr="00CE0424">
        <w:rPr>
          <w:sz w:val="22"/>
          <w:szCs w:val="22"/>
        </w:rPr>
        <w:tab/>
      </w:r>
      <w:bookmarkStart w:id="1" w:name="_Hlk485381074"/>
      <w:r w:rsidR="007B79ED" w:rsidRPr="007B79ED">
        <w:rPr>
          <w:sz w:val="22"/>
          <w:szCs w:val="22"/>
        </w:rPr>
        <w:t xml:space="preserve">Measurement configurations and </w:t>
      </w:r>
      <w:proofErr w:type="spellStart"/>
      <w:r w:rsidR="007B79ED" w:rsidRPr="007B79ED">
        <w:rPr>
          <w:sz w:val="22"/>
          <w:szCs w:val="22"/>
        </w:rPr>
        <w:t>signaling</w:t>
      </w:r>
      <w:proofErr w:type="spellEnd"/>
      <w:r w:rsidR="007B79ED" w:rsidRPr="007B79ED">
        <w:rPr>
          <w:sz w:val="22"/>
          <w:szCs w:val="22"/>
        </w:rPr>
        <w:t xml:space="preserve"> for fast setup</w:t>
      </w:r>
      <w:bookmarkEnd w:id="1"/>
    </w:p>
    <w:p w14:paraId="5B319C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F5EF6">
        <w:rPr>
          <w:sz w:val="22"/>
          <w:szCs w:val="22"/>
        </w:rPr>
        <w:t>Discussion, Decision</w:t>
      </w:r>
    </w:p>
    <w:p w14:paraId="5096D177" w14:textId="77777777" w:rsidR="00C24345" w:rsidRDefault="00E90E49" w:rsidP="00A2052C">
      <w:pPr>
        <w:pStyle w:val="Heading1"/>
      </w:pPr>
      <w:r w:rsidRPr="00CE0424">
        <w:t>Introduction</w:t>
      </w:r>
    </w:p>
    <w:p w14:paraId="5B803C4C" w14:textId="77777777" w:rsidR="00A605B3" w:rsidRPr="007E2C5D" w:rsidRDefault="00A605B3" w:rsidP="00A605B3">
      <w:r w:rsidRPr="007E2C5D">
        <w:t xml:space="preserve">It is a well-known fact that a lot of the traffic in LTE consist of very small data transmissions (~100 Kbits) with rather large intervals. This means the UE </w:t>
      </w:r>
      <w:r>
        <w:t xml:space="preserve">quite often will enter the </w:t>
      </w:r>
      <w:r w:rsidRPr="007E2C5D">
        <w:t xml:space="preserve">INACTIVE </w:t>
      </w:r>
      <w:r>
        <w:t xml:space="preserve">(or even IDLE) </w:t>
      </w:r>
      <w:r w:rsidRPr="007E2C5D">
        <w:t xml:space="preserve">state in between the data transmissions. Furthermore, the NR frequency bands will include both low and high </w:t>
      </w:r>
      <w:proofErr w:type="spellStart"/>
      <w:r w:rsidRPr="007E2C5D">
        <w:t>mmW</w:t>
      </w:r>
      <w:proofErr w:type="spellEnd"/>
      <w:r w:rsidRPr="007E2C5D">
        <w:t xml:space="preserve"> frequency bands, where the </w:t>
      </w:r>
      <w:proofErr w:type="spellStart"/>
      <w:r w:rsidRPr="007E2C5D">
        <w:t>mmW</w:t>
      </w:r>
      <w:proofErr w:type="spellEnd"/>
      <w:r w:rsidRPr="007E2C5D">
        <w:t xml:space="preserve"> bands will have large </w:t>
      </w:r>
      <w:r>
        <w:t>chunks</w:t>
      </w:r>
      <w:r w:rsidRPr="00671B4E">
        <w:t xml:space="preserve"> of bandwidths</w:t>
      </w:r>
      <w:r w:rsidRPr="0018518A">
        <w:t xml:space="preserve">. </w:t>
      </w:r>
      <w:r>
        <w:t xml:space="preserve">When the UE enters </w:t>
      </w:r>
      <w:r w:rsidRPr="007E2C5D">
        <w:t xml:space="preserve">INACTIVE it will most often camp on the cells with lower frequencies </w:t>
      </w:r>
      <w:r>
        <w:t xml:space="preserve">due to </w:t>
      </w:r>
      <w:r w:rsidRPr="00671B4E">
        <w:t xml:space="preserve">better </w:t>
      </w:r>
      <w:proofErr w:type="spellStart"/>
      <w:r w:rsidRPr="00671B4E">
        <w:t>pathgain</w:t>
      </w:r>
      <w:proofErr w:type="spellEnd"/>
      <w:r w:rsidRPr="0018518A">
        <w:t xml:space="preserve">. </w:t>
      </w:r>
    </w:p>
    <w:p w14:paraId="619623AC" w14:textId="10226F60" w:rsidR="00A605B3" w:rsidRPr="004C7434" w:rsidRDefault="00A605B3" w:rsidP="00A605B3">
      <w:r w:rsidRPr="004C7434">
        <w:t xml:space="preserve">Assume for example the scenario in </w:t>
      </w:r>
      <w:r w:rsidRPr="007E2C5D">
        <w:fldChar w:fldCharType="begin"/>
      </w:r>
      <w:r w:rsidRPr="007E2C5D">
        <w:instrText xml:space="preserve"> REF _Ref480787390 \h </w:instrText>
      </w:r>
      <w:r w:rsidRPr="007E2C5D">
        <w:fldChar w:fldCharType="separate"/>
      </w:r>
      <w:r w:rsidR="00AB22C3" w:rsidRPr="007E2C5D">
        <w:t xml:space="preserve">Figure </w:t>
      </w:r>
      <w:r w:rsidR="00AB22C3">
        <w:rPr>
          <w:noProof/>
        </w:rPr>
        <w:t>1</w:t>
      </w:r>
      <w:r w:rsidRPr="007E2C5D">
        <w:fldChar w:fldCharType="end"/>
      </w:r>
      <w:r w:rsidRPr="007E2C5D">
        <w:t xml:space="preserve">. The UE camps on gNB1 when it enters IDLE/INACTIVE due the higher </w:t>
      </w:r>
      <w:proofErr w:type="spellStart"/>
      <w:r w:rsidRPr="007E2C5D">
        <w:t>pathgain</w:t>
      </w:r>
      <w:proofErr w:type="spellEnd"/>
      <w:r w:rsidRPr="004C7434">
        <w:t>. When the UE has a data to transmits it enters ACTIVE state and starts transmitting to gNB1. At the same time the U</w:t>
      </w:r>
      <w:r w:rsidRPr="00671B4E">
        <w:t xml:space="preserve">E starts </w:t>
      </w:r>
      <w:r w:rsidRPr="004C7434">
        <w:t xml:space="preserve">measuring on inter-frequency carriers according to the network configurations. Due to the delay to measure the relative good high </w:t>
      </w:r>
      <w:proofErr w:type="spellStart"/>
      <w:r w:rsidRPr="004C7434">
        <w:t>mmW</w:t>
      </w:r>
      <w:proofErr w:type="spellEnd"/>
      <w:r w:rsidRPr="004C7434">
        <w:t xml:space="preserve"> frequency cell the UE will be finished </w:t>
      </w:r>
      <w:r w:rsidRPr="00671B4E">
        <w:t>transmitting the small packets before it has time to enter multi-</w:t>
      </w:r>
      <w:r w:rsidRPr="0018518A">
        <w:t>connectivity</w:t>
      </w:r>
      <w:r w:rsidRPr="007E2C5D">
        <w:t xml:space="preserve"> with gNB2.</w:t>
      </w:r>
      <w:r>
        <w:t xml:space="preserve"> This may be an issue for both EN-DC and NR-NR MC (and CA) connections.</w:t>
      </w:r>
    </w:p>
    <w:p w14:paraId="57E3652F" w14:textId="77777777" w:rsidR="00A605B3" w:rsidRPr="007E2C5D" w:rsidRDefault="00A605B3" w:rsidP="00A605B3">
      <w:pPr>
        <w:pStyle w:val="BodyText"/>
      </w:pPr>
    </w:p>
    <w:p w14:paraId="49ADA4E6" w14:textId="77777777" w:rsidR="00A605B3" w:rsidRPr="007E2C5D" w:rsidRDefault="00A605B3" w:rsidP="00A605B3">
      <w:pPr>
        <w:pStyle w:val="BodyText"/>
        <w:jc w:val="center"/>
      </w:pPr>
      <w:r w:rsidRPr="007E2C5D">
        <w:rPr>
          <w:noProof/>
          <w:lang w:eastAsia="en-US"/>
        </w:rPr>
        <w:drawing>
          <wp:inline distT="0" distB="0" distL="0" distR="0" wp14:anchorId="29369E1F" wp14:editId="2F5CC8A1">
            <wp:extent cx="2847975" cy="1813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893" cy="1822602"/>
                    </a:xfrm>
                    <a:prstGeom prst="rect">
                      <a:avLst/>
                    </a:prstGeom>
                    <a:noFill/>
                  </pic:spPr>
                </pic:pic>
              </a:graphicData>
            </a:graphic>
          </wp:inline>
        </w:drawing>
      </w:r>
    </w:p>
    <w:p w14:paraId="259BE9D1" w14:textId="58C95185" w:rsidR="00A605B3" w:rsidRPr="007E2C5D" w:rsidRDefault="00A605B3" w:rsidP="00A605B3">
      <w:pPr>
        <w:pStyle w:val="Caption"/>
      </w:pPr>
      <w:bookmarkStart w:id="2" w:name="_Ref480787390"/>
      <w:r w:rsidRPr="007E2C5D">
        <w:t xml:space="preserve">Figure </w:t>
      </w:r>
      <w:r>
        <w:fldChar w:fldCharType="begin"/>
      </w:r>
      <w:r>
        <w:instrText xml:space="preserve"> SEQ Figure \* ARABIC </w:instrText>
      </w:r>
      <w:r>
        <w:fldChar w:fldCharType="separate"/>
      </w:r>
      <w:r w:rsidR="00AB22C3">
        <w:rPr>
          <w:noProof/>
        </w:rPr>
        <w:t>1</w:t>
      </w:r>
      <w:r>
        <w:rPr>
          <w:noProof/>
        </w:rPr>
        <w:fldChar w:fldCharType="end"/>
      </w:r>
      <w:bookmarkEnd w:id="2"/>
      <w:r>
        <w:rPr>
          <w:noProof/>
        </w:rPr>
        <w:t>.</w:t>
      </w:r>
      <w:r w:rsidRPr="007E2C5D">
        <w:t xml:space="preserve"> UE is camping on the stronger gNB1 </w:t>
      </w:r>
    </w:p>
    <w:p w14:paraId="6965BDBB" w14:textId="53E9C8B5" w:rsidR="00A605B3" w:rsidRDefault="00A605B3" w:rsidP="00A605B3">
      <w:r w:rsidRPr="007E2C5D">
        <w:t xml:space="preserve">One solution for this is to reuse the measurement during the IDLE/INACTIVE state when the UE enters the ACTIVE state and thereby connect to the gNB2 too before the data transmission is done. This is also proposed in </w:t>
      </w:r>
      <w:r>
        <w:fldChar w:fldCharType="begin"/>
      </w:r>
      <w:r>
        <w:instrText xml:space="preserve"> REF _Ref481675439 \n \h </w:instrText>
      </w:r>
      <w:r>
        <w:fldChar w:fldCharType="separate"/>
      </w:r>
      <w:r w:rsidR="00AB22C3">
        <w:t>[1]</w:t>
      </w:r>
      <w:r>
        <w:fldChar w:fldCharType="end"/>
      </w:r>
      <w:r w:rsidRPr="007E2C5D">
        <w:rPr>
          <w:rStyle w:val="Hyperlink"/>
          <w:lang w:val="en-US"/>
        </w:rPr>
        <w:t>.</w:t>
      </w:r>
      <w:r w:rsidRPr="007E2C5D">
        <w:t xml:space="preserve"> </w:t>
      </w:r>
      <w:r w:rsidRPr="004C7434">
        <w:t xml:space="preserve">The new LTE WID </w:t>
      </w:r>
      <w:r>
        <w:fldChar w:fldCharType="begin"/>
      </w:r>
      <w:r>
        <w:instrText xml:space="preserve"> REF _Ref481675669 \n \h </w:instrText>
      </w:r>
      <w:r>
        <w:fldChar w:fldCharType="separate"/>
      </w:r>
      <w:r w:rsidR="00AB22C3">
        <w:t>[2]</w:t>
      </w:r>
      <w:r>
        <w:fldChar w:fldCharType="end"/>
      </w:r>
      <w:r w:rsidRPr="004C7434">
        <w:t xml:space="preserve"> also has the purpose to enable more efficient and faster DC (as well as CA) setup times which can be equally beneficial for NR deployments.</w:t>
      </w:r>
    </w:p>
    <w:p w14:paraId="7F2CA1B8" w14:textId="41FC7B24" w:rsidR="00A605B3" w:rsidRDefault="001D538F" w:rsidP="00A605B3">
      <w:r>
        <w:t>I</w:t>
      </w:r>
      <w:r w:rsidR="00A605B3">
        <w:t>n the RAN2 AH #2 meeting it has been agreed that:</w:t>
      </w:r>
    </w:p>
    <w:p w14:paraId="6E451A89" w14:textId="77777777" w:rsidR="00A605B3" w:rsidRDefault="00A605B3" w:rsidP="00A605B3"/>
    <w:p w14:paraId="6C17DC00" w14:textId="77777777" w:rsidR="00A605B3" w:rsidRDefault="00A605B3" w:rsidP="00A605B3">
      <w:pPr>
        <w:pStyle w:val="Doc-text2"/>
        <w:pBdr>
          <w:top w:val="single" w:sz="4" w:space="1" w:color="auto"/>
          <w:left w:val="single" w:sz="4" w:space="4" w:color="auto"/>
          <w:bottom w:val="single" w:sz="4" w:space="1" w:color="auto"/>
          <w:right w:val="single" w:sz="4" w:space="4" w:color="auto"/>
        </w:pBdr>
      </w:pPr>
      <w:r>
        <w:t>1:</w:t>
      </w:r>
      <w:r>
        <w:tab/>
      </w:r>
      <w:r w:rsidRPr="008C7ECF">
        <w:t xml:space="preserve">At least for EN-DC, the MN can perform a blind addition of the SN and use the first RRC reconfiguration message </w:t>
      </w:r>
      <w:r>
        <w:t xml:space="preserve">following RRC connection </w:t>
      </w:r>
      <w:proofErr w:type="spellStart"/>
      <w:r>
        <w:t>establishement</w:t>
      </w:r>
      <w:proofErr w:type="spellEnd"/>
      <w:r w:rsidRPr="008C7ECF">
        <w:t xml:space="preserve"> to carry the corresponding SCG configuration.</w:t>
      </w:r>
      <w:r>
        <w:t xml:space="preserve"> (No additional functionality will be defined enable this)</w:t>
      </w:r>
    </w:p>
    <w:p w14:paraId="6A5FCAEF" w14:textId="77777777" w:rsidR="00A605B3" w:rsidRDefault="00A605B3" w:rsidP="00A605B3">
      <w:pPr>
        <w:rPr>
          <w:rFonts w:eastAsia="MS Mincho"/>
          <w:noProof/>
          <w:szCs w:val="24"/>
          <w:lang w:eastAsia="en-GB"/>
        </w:rPr>
      </w:pPr>
    </w:p>
    <w:p w14:paraId="44EE94BA" w14:textId="77F9120E" w:rsidR="00A2052C" w:rsidRPr="00A2052C" w:rsidRDefault="00A605B3" w:rsidP="00A605B3">
      <w:r>
        <w:rPr>
          <w:rFonts w:eastAsia="MS Mincho"/>
          <w:noProof/>
          <w:szCs w:val="24"/>
          <w:lang w:eastAsia="en-GB"/>
        </w:rPr>
        <w:t xml:space="preserve">The main reason behind that decision was the measurement reporting require security to be setup, which is not the case during the first RRC reconfiguration. However, the situation is different in the case of INACTIVE </w:t>
      </w:r>
      <w:r>
        <w:rPr>
          <w:rFonts w:eastAsia="MS Mincho"/>
          <w:noProof/>
          <w:szCs w:val="24"/>
          <w:lang w:eastAsia="en-GB"/>
        </w:rPr>
        <w:lastRenderedPageBreak/>
        <w:t>to CONNECTED transition. Thus, in this contribution, we discuss on how faster measurements can be configured and reported to enable a more efficient DC setup during INACTIVE to CONNECTED transition.</w:t>
      </w:r>
    </w:p>
    <w:p w14:paraId="0FCC7CE3" w14:textId="249A8BA1" w:rsidR="004000E8" w:rsidRDefault="004000E8" w:rsidP="00CE0424">
      <w:pPr>
        <w:pStyle w:val="Heading1"/>
      </w:pPr>
      <w:bookmarkStart w:id="3" w:name="_Ref178064866"/>
      <w:r w:rsidRPr="00CE0424">
        <w:t>Discussion</w:t>
      </w:r>
      <w:bookmarkEnd w:id="3"/>
    </w:p>
    <w:p w14:paraId="1053129F" w14:textId="77777777" w:rsidR="00BA2807" w:rsidRPr="0018518A" w:rsidRDefault="00BA2807" w:rsidP="00BA2807">
      <w:r w:rsidRPr="007E2C5D">
        <w:t xml:space="preserve">The </w:t>
      </w:r>
      <w:r>
        <w:t>INACTIVE</w:t>
      </w:r>
      <w:r w:rsidRPr="007E2C5D">
        <w:t xml:space="preserve"> measurements may not always be valid when the UE enters the ACTIVE state. The reason for this is that the measurements are performed with</w:t>
      </w:r>
      <w:r w:rsidRPr="00671B4E">
        <w:t xml:space="preserve"> rather large intervals and the UE movement can make them invalid. Therefore, </w:t>
      </w:r>
      <w:r w:rsidRPr="0018518A">
        <w:t xml:space="preserve">it may also be beneficial to perform a fast measurement directly during the transition to </w:t>
      </w:r>
      <w:r>
        <w:t>CONNECTED</w:t>
      </w:r>
      <w:r w:rsidRPr="0018518A">
        <w:t xml:space="preserve"> </w:t>
      </w:r>
      <w:proofErr w:type="gramStart"/>
      <w:r w:rsidRPr="0018518A">
        <w:t>in order to</w:t>
      </w:r>
      <w:proofErr w:type="gramEnd"/>
      <w:r w:rsidRPr="0018518A">
        <w:t xml:space="preserve"> have a measurement of the current situation for the UE. </w:t>
      </w:r>
      <w:r>
        <w:t>Another reason may be to save UE battery during INACTIVE state and instead perform a fast measurement immediately after or upon transitioning to CONNECTED state instead.</w:t>
      </w:r>
    </w:p>
    <w:p w14:paraId="5DFE1535" w14:textId="5765D03C" w:rsidR="00BA2807" w:rsidRPr="007E2C5D" w:rsidRDefault="00BA2807" w:rsidP="00BA2807">
      <w:r w:rsidRPr="0018518A">
        <w:t xml:space="preserve">One solution is that the </w:t>
      </w:r>
      <w:proofErr w:type="spellStart"/>
      <w:r w:rsidRPr="0018518A">
        <w:t>gNB</w:t>
      </w:r>
      <w:proofErr w:type="spellEnd"/>
      <w:r w:rsidRPr="0018518A">
        <w:t xml:space="preserve"> </w:t>
      </w:r>
      <w:r>
        <w:t xml:space="preserve">(or eNB) </w:t>
      </w:r>
      <w:r w:rsidRPr="0018518A">
        <w:t xml:space="preserve">includes a fast measurement </w:t>
      </w:r>
      <w:r>
        <w:t xml:space="preserve">configuration/indication </w:t>
      </w:r>
      <w:r w:rsidRPr="0018518A">
        <w:t xml:space="preserve">to the UE using Msg4 </w:t>
      </w:r>
      <w:r>
        <w:t>(RRC Resume message)</w:t>
      </w:r>
      <w:r w:rsidRPr="0018518A">
        <w:t xml:space="preserve">, </w:t>
      </w:r>
      <w:r>
        <w:t xml:space="preserve">as shown in </w:t>
      </w:r>
      <w:r w:rsidRPr="007E2C5D">
        <w:fldChar w:fldCharType="begin"/>
      </w:r>
      <w:r w:rsidRPr="007E2C5D">
        <w:instrText xml:space="preserve"> REF _Ref480788427 \h </w:instrText>
      </w:r>
      <w:r w:rsidRPr="007E2C5D">
        <w:fldChar w:fldCharType="separate"/>
      </w:r>
      <w:r w:rsidR="00AB22C3" w:rsidRPr="007E2C5D">
        <w:t xml:space="preserve">Figure </w:t>
      </w:r>
      <w:r w:rsidR="00AB22C3">
        <w:rPr>
          <w:noProof/>
        </w:rPr>
        <w:t>2</w:t>
      </w:r>
      <w:r w:rsidRPr="007E2C5D">
        <w:fldChar w:fldCharType="end"/>
      </w:r>
      <w:r w:rsidRPr="007E2C5D">
        <w:t xml:space="preserve">. </w:t>
      </w:r>
    </w:p>
    <w:p w14:paraId="77807BFA" w14:textId="77777777" w:rsidR="00BA2807" w:rsidRPr="007E2C5D" w:rsidRDefault="00BA2807" w:rsidP="00BA2807">
      <w:r>
        <w:rPr>
          <w:noProof/>
          <w:lang w:eastAsia="en-US"/>
        </w:rPr>
        <mc:AlternateContent>
          <mc:Choice Requires="wpg">
            <w:drawing>
              <wp:inline distT="0" distB="0" distL="0" distR="0" wp14:anchorId="2D0D10A8" wp14:editId="6944CDBA">
                <wp:extent cx="4841889" cy="5695862"/>
                <wp:effectExtent l="19050" t="0" r="0" b="57785"/>
                <wp:docPr id="127" name="Group 8"/>
                <wp:cNvGraphicFramePr/>
                <a:graphic xmlns:a="http://schemas.openxmlformats.org/drawingml/2006/main">
                  <a:graphicData uri="http://schemas.microsoft.com/office/word/2010/wordprocessingGroup">
                    <wpg:wgp>
                      <wpg:cNvGrpSpPr/>
                      <wpg:grpSpPr>
                        <a:xfrm>
                          <a:off x="0" y="0"/>
                          <a:ext cx="4841889" cy="5695862"/>
                          <a:chOff x="-2" y="4"/>
                          <a:chExt cx="4841889" cy="5695862"/>
                        </a:xfrm>
                      </wpg:grpSpPr>
                      <wpg:grpSp>
                        <wpg:cNvPr id="128" name="Group 128"/>
                        <wpg:cNvGrpSpPr/>
                        <wpg:grpSpPr>
                          <a:xfrm rot="5400000">
                            <a:off x="-426988" y="426990"/>
                            <a:ext cx="5695862" cy="4841889"/>
                            <a:chOff x="-426409" y="427565"/>
                            <a:chExt cx="5695862" cy="4841889"/>
                          </a:xfrm>
                        </wpg:grpSpPr>
                        <wps:wsp>
                          <wps:cNvPr id="129" name="Straight Connector 129"/>
                          <wps:cNvCnPr>
                            <a:cxnSpLocks/>
                          </wps:cNvCnPr>
                          <wps:spPr>
                            <a:xfrm flipV="1">
                              <a:off x="-175416" y="3845273"/>
                              <a:ext cx="5444869" cy="25398"/>
                            </a:xfrm>
                            <a:prstGeom prst="line">
                              <a:avLst/>
                            </a:prstGeom>
                            <a:noFill/>
                            <a:ln w="25400" cap="flat" cmpd="sng" algn="ctr">
                              <a:solidFill>
                                <a:srgbClr val="58585A"/>
                              </a:solidFill>
                              <a:prstDash val="solid"/>
                              <a:headEnd type="none" w="med" len="med"/>
                              <a:tailEnd type="triangle" w="lg" len="lg"/>
                            </a:ln>
                            <a:effectLst/>
                          </wps:spPr>
                          <wps:bodyPr/>
                        </wps:wsp>
                        <wps:wsp>
                          <wps:cNvPr id="130" name="Straight Connector 130"/>
                          <wps:cNvCnPr>
                            <a:cxnSpLocks/>
                          </wps:cNvCnPr>
                          <wps:spPr>
                            <a:xfrm flipV="1">
                              <a:off x="-175416" y="839596"/>
                              <a:ext cx="5444869" cy="25402"/>
                            </a:xfrm>
                            <a:prstGeom prst="line">
                              <a:avLst/>
                            </a:prstGeom>
                            <a:noFill/>
                            <a:ln w="25400" cap="flat" cmpd="sng" algn="ctr">
                              <a:solidFill>
                                <a:srgbClr val="58585A"/>
                              </a:solidFill>
                              <a:prstDash val="solid"/>
                              <a:headEnd type="none" w="med" len="med"/>
                              <a:tailEnd type="triangle" w="lg" len="lg"/>
                            </a:ln>
                            <a:effectLst/>
                          </wps:spPr>
                          <wps:bodyPr/>
                        </wps:wsp>
                        <wps:wsp>
                          <wps:cNvPr id="131" name="Straight Arrow Connector 131"/>
                          <wps:cNvCnPr>
                            <a:cxnSpLocks/>
                          </wps:cNvCnPr>
                          <wps:spPr>
                            <a:xfrm rot="16200000" flipV="1">
                              <a:off x="-925361" y="2367189"/>
                              <a:ext cx="3005674" cy="1287"/>
                            </a:xfrm>
                            <a:prstGeom prst="straightConnector1">
                              <a:avLst/>
                            </a:prstGeom>
                            <a:noFill/>
                            <a:ln w="19050" cap="flat" cmpd="sng" algn="ctr">
                              <a:solidFill>
                                <a:srgbClr val="58585A"/>
                              </a:solidFill>
                              <a:prstDash val="solid"/>
                              <a:tailEnd type="triangle"/>
                            </a:ln>
                            <a:effectLst/>
                          </wps:spPr>
                          <wps:bodyPr/>
                        </wps:wsp>
                        <wps:wsp>
                          <wps:cNvPr id="132" name="Straight Arrow Connector 132"/>
                          <wps:cNvCnPr>
                            <a:cxnSpLocks/>
                          </wps:cNvCnPr>
                          <wps:spPr>
                            <a:xfrm rot="16200000" flipH="1">
                              <a:off x="-408279" y="2367833"/>
                              <a:ext cx="3009903" cy="0"/>
                            </a:xfrm>
                            <a:prstGeom prst="straightConnector1">
                              <a:avLst/>
                            </a:prstGeom>
                            <a:noFill/>
                            <a:ln w="19050" cap="flat" cmpd="sng" algn="ctr">
                              <a:solidFill>
                                <a:srgbClr val="58585A"/>
                              </a:solidFill>
                              <a:prstDash val="solid"/>
                              <a:tailEnd type="triangle"/>
                            </a:ln>
                            <a:effectLst/>
                          </wps:spPr>
                          <wps:bodyPr/>
                        </wps:wsp>
                        <wps:wsp>
                          <wps:cNvPr id="133" name="Straight Arrow Connector 133"/>
                          <wps:cNvCnPr>
                            <a:cxnSpLocks/>
                          </wps:cNvCnPr>
                          <wps:spPr>
                            <a:xfrm rot="16200000" flipV="1">
                              <a:off x="68824" y="2367826"/>
                              <a:ext cx="2980278" cy="8480"/>
                            </a:xfrm>
                            <a:prstGeom prst="straightConnector1">
                              <a:avLst/>
                            </a:prstGeom>
                            <a:noFill/>
                            <a:ln w="19050" cap="flat" cmpd="sng" algn="ctr">
                              <a:solidFill>
                                <a:srgbClr val="58585A"/>
                              </a:solidFill>
                              <a:prstDash val="solid"/>
                              <a:tailEnd type="triangle"/>
                            </a:ln>
                            <a:effectLst/>
                          </wps:spPr>
                          <wps:bodyPr/>
                        </wps:wsp>
                        <wps:wsp>
                          <wps:cNvPr id="134" name="Straight Arrow Connector 134"/>
                          <wps:cNvCnPr>
                            <a:cxnSpLocks/>
                          </wps:cNvCnPr>
                          <wps:spPr>
                            <a:xfrm rot="16200000" flipH="1">
                              <a:off x="1150551" y="2371076"/>
                              <a:ext cx="2997210" cy="2"/>
                            </a:xfrm>
                            <a:prstGeom prst="straightConnector1">
                              <a:avLst/>
                            </a:prstGeom>
                            <a:noFill/>
                            <a:ln w="19050" cap="flat" cmpd="sng" algn="ctr">
                              <a:solidFill>
                                <a:srgbClr val="58585A"/>
                              </a:solidFill>
                              <a:prstDash val="solid"/>
                              <a:tailEnd type="triangle"/>
                            </a:ln>
                            <a:effectLst/>
                          </wps:spPr>
                          <wps:bodyPr/>
                        </wps:wsp>
                        <wps:wsp>
                          <wps:cNvPr id="135" name="TextBox 22"/>
                          <wps:cNvSpPr txBox="1"/>
                          <wps:spPr>
                            <a:xfrm rot="16200000">
                              <a:off x="-312640" y="2237561"/>
                              <a:ext cx="1506855" cy="328930"/>
                            </a:xfrm>
                            <a:prstGeom prst="rect">
                              <a:avLst/>
                            </a:prstGeom>
                            <a:noFill/>
                          </wps:spPr>
                          <wps:txbx>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wps:txbx>
                          <wps:bodyPr wrap="square" rtlCol="0">
                            <a:spAutoFit/>
                          </wps:bodyPr>
                        </wps:wsp>
                        <wps:wsp>
                          <wps:cNvPr id="136" name="TextBox 23"/>
                          <wps:cNvSpPr txBox="1"/>
                          <wps:spPr>
                            <a:xfrm rot="16200000">
                              <a:off x="-459563" y="2161225"/>
                              <a:ext cx="2720975" cy="328930"/>
                            </a:xfrm>
                            <a:prstGeom prst="rect">
                              <a:avLst/>
                            </a:prstGeom>
                            <a:noFill/>
                          </wps:spPr>
                          <wps:txbx>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wps:txbx>
                          <wps:bodyPr wrap="square" rtlCol="0">
                            <a:spAutoFit/>
                          </wps:bodyPr>
                        </wps:wsp>
                        <wps:wsp>
                          <wps:cNvPr id="137" name="TextBox 24"/>
                          <wps:cNvSpPr txBox="1"/>
                          <wps:spPr>
                            <a:xfrm rot="16200000">
                              <a:off x="258387" y="2137063"/>
                              <a:ext cx="2150110" cy="328930"/>
                            </a:xfrm>
                            <a:prstGeom prst="rect">
                              <a:avLst/>
                            </a:prstGeom>
                            <a:noFill/>
                          </wps:spPr>
                          <wps:txbx>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proofErr w:type="spellStart"/>
                                <w:r w:rsidRPr="00A6525D">
                                  <w:rPr>
                                    <w:rFonts w:ascii="Arial" w:hAnsi="Arial" w:cstheme="minorBidi"/>
                                    <w:color w:val="000000" w:themeColor="text1"/>
                                    <w:kern w:val="24"/>
                                    <w:sz w:val="20"/>
                                  </w:rPr>
                                  <w:t>Msg</w:t>
                                </w:r>
                                <w:proofErr w:type="spellEnd"/>
                                <w:r w:rsidRPr="00A6525D">
                                  <w:rPr>
                                    <w:rFonts w:ascii="Arial" w:hAnsi="Arial" w:cstheme="minorBidi"/>
                                    <w:color w:val="000000" w:themeColor="text1"/>
                                    <w:kern w:val="24"/>
                                    <w:sz w:val="20"/>
                                  </w:rPr>
                                  <w:t xml:space="preserve"> 3, resume ID </w:t>
                                </w:r>
                              </w:p>
                            </w:txbxContent>
                          </wps:txbx>
                          <wps:bodyPr wrap="square" rtlCol="0">
                            <a:spAutoFit/>
                          </wps:bodyPr>
                        </wps:wsp>
                        <wps:wsp>
                          <wps:cNvPr id="138" name="TextBox 25"/>
                          <wps:cNvSpPr txBox="1"/>
                          <wps:spPr>
                            <a:xfrm rot="16200000">
                              <a:off x="704102" y="1799978"/>
                              <a:ext cx="2948948" cy="1076530"/>
                            </a:xfrm>
                            <a:prstGeom prst="rect">
                              <a:avLst/>
                            </a:prstGeom>
                            <a:noFill/>
                          </wps:spPr>
                          <wps:txb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proofErr w:type="spellStart"/>
                                <w:r w:rsidRPr="00A6525D">
                                  <w:rPr>
                                    <w:rFonts w:ascii="Arial" w:hAnsi="Arial" w:cstheme="minorBidi"/>
                                    <w:color w:val="000000" w:themeColor="text1"/>
                                    <w:kern w:val="24"/>
                                    <w:sz w:val="20"/>
                                  </w:rPr>
                                  <w:t>Msg</w:t>
                                </w:r>
                                <w:proofErr w:type="spellEnd"/>
                                <w:r w:rsidRPr="00A6525D">
                                  <w:rPr>
                                    <w:rFonts w:ascii="Arial" w:hAnsi="Arial" w:cstheme="minorBidi"/>
                                    <w:color w:val="000000" w:themeColor="text1"/>
                                    <w:kern w:val="24"/>
                                    <w:sz w:val="20"/>
                                  </w:rPr>
                                  <w:t xml:space="preserve">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wps:txbx>
                          <wps:bodyPr wrap="square" rtlCol="0">
                            <a:noAutofit/>
                          </wps:bodyPr>
                        </wps:wsp>
                        <wps:wsp>
                          <wps:cNvPr id="139" name="TextBox 26"/>
                          <wps:cNvSpPr txBox="1"/>
                          <wps:spPr>
                            <a:xfrm rot="16200000">
                              <a:off x="-547694" y="3697853"/>
                              <a:ext cx="571500" cy="328930"/>
                            </a:xfrm>
                            <a:prstGeom prst="rect">
                              <a:avLst/>
                            </a:prstGeom>
                            <a:noFill/>
                          </wps:spPr>
                          <wps:txbx>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wps:txbx>
                          <wps:bodyPr wrap="square" rtlCol="0">
                            <a:spAutoFit/>
                          </wps:bodyPr>
                        </wps:wsp>
                        <wps:wsp>
                          <wps:cNvPr id="140" name="TextBox 27"/>
                          <wps:cNvSpPr txBox="1"/>
                          <wps:spPr>
                            <a:xfrm rot="16200000">
                              <a:off x="-655045" y="676168"/>
                              <a:ext cx="826135" cy="328930"/>
                            </a:xfrm>
                            <a:prstGeom prst="rect">
                              <a:avLst/>
                            </a:prstGeom>
                            <a:noFill/>
                          </wps:spPr>
                          <wps:txbx>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proofErr w:type="spellStart"/>
                                <w:r w:rsidRPr="00A6525D">
                                  <w:rPr>
                                    <w:rFonts w:ascii="Arial" w:hAnsi="Arial" w:cstheme="minorBidi"/>
                                    <w:color w:val="000000" w:themeColor="text1"/>
                                    <w:kern w:val="24"/>
                                    <w:sz w:val="20"/>
                                  </w:rPr>
                                  <w:t>gNB</w:t>
                                </w:r>
                                <w:proofErr w:type="spellEnd"/>
                                <w:r w:rsidRPr="00A6525D">
                                  <w:rPr>
                                    <w:rFonts w:ascii="Arial" w:hAnsi="Arial" w:cstheme="minorBidi"/>
                                    <w:color w:val="000000" w:themeColor="text1"/>
                                    <w:kern w:val="24"/>
                                    <w:sz w:val="20"/>
                                  </w:rPr>
                                  <w:t>/eNB</w:t>
                                </w:r>
                              </w:p>
                            </w:txbxContent>
                          </wps:txbx>
                          <wps:bodyPr wrap="square" rtlCol="0">
                            <a:spAutoFit/>
                          </wps:bodyPr>
                        </wps:wsp>
                        <wps:wsp>
                          <wps:cNvPr id="141" name="TextBox 1"/>
                          <wps:cNvSpPr txBox="1"/>
                          <wps:spPr>
                            <a:xfrm rot="16200000">
                              <a:off x="1945329" y="3852301"/>
                              <a:ext cx="2276268" cy="558037"/>
                            </a:xfrm>
                            <a:prstGeom prst="roundRect">
                              <a:avLst/>
                            </a:prstGeom>
                            <a:solidFill>
                              <a:srgbClr val="00285E">
                                <a:lumMod val="10000"/>
                                <a:lumOff val="90000"/>
                              </a:srgbClr>
                            </a:solidFill>
                            <a:ln w="28575">
                              <a:solidFill>
                                <a:srgbClr val="58585A"/>
                              </a:solidFill>
                            </a:ln>
                          </wps:spPr>
                          <wps:txbx>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wps:txbx>
                          <wps:bodyPr wrap="square" rtlCol="0">
                            <a:spAutoFit/>
                          </wps:bodyPr>
                        </wps:wsp>
                        <wps:wsp>
                          <wps:cNvPr id="142" name="Straight Arrow Connector 142"/>
                          <wps:cNvCnPr>
                            <a:cxnSpLocks/>
                          </wps:cNvCnPr>
                          <wps:spPr>
                            <a:xfrm rot="16200000" flipV="1">
                              <a:off x="3501549" y="2338196"/>
                              <a:ext cx="2980278" cy="8480"/>
                            </a:xfrm>
                            <a:prstGeom prst="straightConnector1">
                              <a:avLst/>
                            </a:prstGeom>
                            <a:noFill/>
                            <a:ln w="19050" cap="flat" cmpd="sng" algn="ctr">
                              <a:solidFill>
                                <a:srgbClr val="58585A"/>
                              </a:solidFill>
                              <a:prstDash val="solid"/>
                              <a:tailEnd type="triangle"/>
                            </a:ln>
                            <a:effectLst/>
                          </wps:spPr>
                          <wps:bodyPr/>
                        </wps:wsp>
                        <wps:wsp>
                          <wps:cNvPr id="143" name="TextBox 28"/>
                          <wps:cNvSpPr txBox="1"/>
                          <wps:spPr>
                            <a:xfrm rot="16200000">
                              <a:off x="3689824" y="2245113"/>
                              <a:ext cx="2150110" cy="328930"/>
                            </a:xfrm>
                            <a:prstGeom prst="rect">
                              <a:avLst/>
                            </a:prstGeom>
                            <a:noFill/>
                          </wps:spPr>
                          <wps:txbx>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wps:txbx>
                          <wps:bodyPr wrap="square" rtlCol="0">
                            <a:spAutoFit/>
                          </wps:bodyPr>
                        </wps:wsp>
                        <wps:wsp>
                          <wps:cNvPr id="144" name="Straight Arrow Connector 144"/>
                          <wps:cNvCnPr>
                            <a:cxnSpLocks/>
                          </wps:cNvCnPr>
                          <wps:spPr bwMode="auto">
                            <a:xfrm rot="16200000" flipH="1">
                              <a:off x="4258971" y="3544476"/>
                              <a:ext cx="1" cy="1473913"/>
                            </a:xfrm>
                            <a:prstGeom prst="straightConnector1">
                              <a:avLst/>
                            </a:prstGeom>
                            <a:solidFill>
                              <a:srgbClr val="89BA17"/>
                            </a:solidFill>
                            <a:ln w="19050" cap="flat" cmpd="sng" algn="ctr">
                              <a:solidFill>
                                <a:srgbClr val="58585A"/>
                              </a:solidFill>
                              <a:prstDash val="dash"/>
                              <a:round/>
                              <a:headEnd type="none" w="med" len="med"/>
                              <a:tailEnd type="triangle"/>
                            </a:ln>
                            <a:effectLst/>
                          </wps:spPr>
                          <wps:bodyPr/>
                        </wps:wsp>
                      </wpg:grpSp>
                      <wps:wsp>
                        <wps:cNvPr id="145" name="Rectangle: Rounded Corners 145"/>
                        <wps:cNvSpPr/>
                        <wps:spPr bwMode="auto">
                          <a:xfrm>
                            <a:off x="904598" y="440246"/>
                            <a:ext cx="801852" cy="402517"/>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wps:txbx>
                        <wps:bodyPr vert="horz" wrap="none" lIns="72000" tIns="45720" rIns="72000" bIns="45720" numCol="1" rtlCol="0" anchor="t" anchorCtr="0" compatLnSpc="1">
                          <a:prstTxWarp prst="textNoShape">
                            <a:avLst/>
                          </a:prstTxWarp>
                        </wps:bodyPr>
                      </wps:wsp>
                      <wps:wsp>
                        <wps:cNvPr id="146" name="Rectangle: Rounded Corners 146"/>
                        <wps:cNvSpPr/>
                        <wps:spPr bwMode="auto">
                          <a:xfrm>
                            <a:off x="748876" y="4651693"/>
                            <a:ext cx="1016923" cy="400406"/>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wps:txbx>
                        <wps:bodyPr vert="horz" wrap="none" lIns="72000" tIns="45720" rIns="72000" bIns="45720" numCol="1" rtlCol="0" anchor="t" anchorCtr="0" compatLnSpc="1">
                          <a:prstTxWarp prst="textNoShape">
                            <a:avLst/>
                          </a:prstTxWarp>
                        </wps:bodyPr>
                      </wps:wsp>
                    </wpg:wgp>
                  </a:graphicData>
                </a:graphic>
              </wp:inline>
            </w:drawing>
          </mc:Choice>
          <mc:Fallback>
            <w:pict>
              <v:group w14:anchorId="2D0D10A8" id="Group 8" o:spid="_x0000_s1026" style="width:381.25pt;height:448.5pt;mso-position-horizontal-relative:char;mso-position-vertical-relative:line" coordorigin="" coordsize="48418,5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">
                <v:group id="Group 128" o:spid="_x0000_s1027" style="position:absolute;left:-4270;top:4270;width:56958;height:48418;rotation:90" coordorigin="-4264,4275" coordsize="56958,4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">
                  <v:line id="Straight Connector 129" o:spid="_x0000_s1028" style="position:absolute;flip:y;visibility:visible;mso-wrap-style:square" from="-1754,38452" to="52694,38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" strokecolor="#58585a" strokeweight="2pt">
                    <v:stroke endarrow="block" endarrowwidth="wide" endarrowlength="long"/>
                    <o:lock v:ext="edit" shapetype="f"/>
                  </v:line>
                  <v:line id="Straight Connector 130" o:spid="_x0000_s1029" style="position:absolute;flip:y;visibility:visible;mso-wrap-style:square" from="-1754,8395" to="52694,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" strokecolor="#58585a" strokeweight="2pt">
                    <v:stroke endarrow="block" endarrowwidth="wide" endarrowlength="long"/>
                    <o:lock v:ext="edit" shapetype="f"/>
                  </v:line>
                  <v:shapetype id="_x0000_t32" coordsize="21600,21600" o:spt="32" o:oned="t" path="m,l21600,21600e" filled="f">
                    <v:path arrowok="t" fillok="f" o:connecttype="none"/>
                    <o:lock v:ext="edit" shapetype="t"/>
                  </v:shapetype>
                  <v:shape id="Straight Arrow Connector 131" o:spid="_x0000_s1030" type="#_x0000_t32" style="position:absolute;left:-9254;top:23671;width:30057;height:13;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" strokecolor="#58585a" strokeweight="1.5pt">
                    <v:stroke endarrow="block"/>
                    <o:lock v:ext="edit" shapetype="f"/>
                  </v:shape>
                  <v:shape id="Straight Arrow Connector 132" o:spid="_x0000_s1031" type="#_x0000_t32" style="position:absolute;left:-4084;top:23678;width:30099;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ijYxAAAANwAAAAPAAAAZHJzL2Rvd25yZXYueG1sRI9Ba8JA&#10;EIXvBf/DMoK3ulGh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Ix+KNjEAAAA3AAAAA8A&#10;AAAAAAAAAAAAAAAABwIAAGRycy9kb3ducmV2LnhtbFBLBQYAAAAAAwADALcAAAD4AgAAAAA=&#10;" strokecolor="#58585a" strokeweight="1.5pt">
                    <v:stroke endarrow="block"/>
                    <o:lock v:ext="edit" shapetype="f"/>
                  </v:shape>
                  <v:shape id="Straight Arrow Connector 133" o:spid="_x0000_s1032" type="#_x0000_t32" style="position:absolute;left:688;top:23678;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" strokecolor="#58585a" strokeweight="1.5pt">
                    <v:stroke endarrow="block"/>
                    <o:lock v:ext="edit" shapetype="f"/>
                  </v:shape>
                  <v:shape id="Straight Arrow Connector 134" o:spid="_x0000_s1033" type="#_x0000_t32" style="position:absolute;left:11505;top:23710;width:29972;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" strokecolor="#58585a" strokeweight="1.5pt">
                    <v:stroke endarrow="block"/>
                    <o:lock v:ext="edit" shapetype="f"/>
                  </v:shape>
                  <v:shapetype id="_x0000_t202" coordsize="21600,21600" o:spt="202" path="m,l,21600r21600,l21600,xe">
                    <v:stroke joinstyle="miter"/>
                    <v:path gradientshapeok="t" o:connecttype="rect"/>
                  </v:shapetype>
                  <v:shape id="TextBox 22" o:spid="_x0000_s1034" type="#_x0000_t202" style="position:absolute;left:-3127;top:22375;width:1506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" filled="f" stroked="f">
                    <v:textbox style="mso-fit-shape-to-text:t">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v:textbox>
                  </v:shape>
                  <v:shape id="TextBox 23" o:spid="_x0000_s1035" type="#_x0000_t202" style="position:absolute;left:-4596;top:21612;width:2720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" filled="f" stroked="f">
                    <v:textbox style="mso-fit-shape-to-text:t">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v:textbox>
                  </v:shape>
                  <v:shape id="TextBox 24" o:spid="_x0000_s1036" type="#_x0000_t202" style="position:absolute;left:2583;top:21370;width:21501;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" filled="f" stroked="f">
                    <v:textbox style="mso-fit-shape-to-text:t">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v:textbox>
                  </v:shape>
                  <v:shape id="TextBox 25" o:spid="_x0000_s1037" type="#_x0000_t202" style="position:absolute;left:7041;top:17999;width:29490;height:107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" filled="f" stroked="f">
                    <v:textbo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v:textbox>
                  </v:shape>
                  <v:shape id="TextBox 26" o:spid="_x0000_s1038" type="#_x0000_t202" style="position:absolute;left:-5477;top:36978;width:5715;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" filled="f" stroked="f">
                    <v:textbox style="mso-fit-shape-to-text:t">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v:textbox>
                  </v:shape>
                  <v:shape id="TextBox 27" o:spid="_x0000_s1039" type="#_x0000_t202" style="position:absolute;left:-6550;top:6761;width:8262;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" filled="f" stroked="f">
                    <v:textbox style="mso-fit-shape-to-text:t">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gNB/eNB</w:t>
                          </w:r>
                        </w:p>
                      </w:txbxContent>
                    </v:textbox>
                  </v:shape>
                  <v:roundrect id="TextBox 1" o:spid="_x0000_s1040" style="position:absolute;left:19452;top:38523;width:22763;height:5580;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" fillcolor="#d5e7ff" strokecolor="#58585a" strokeweight="2.25pt">
                    <v:textbox style="mso-fit-shape-to-text:t">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v:textbox>
                  </v:roundrect>
                  <v:shape id="Straight Arrow Connector 142" o:spid="_x0000_s1041" type="#_x0000_t32" style="position:absolute;left:35015;top:23381;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FulxAAAANwAAAAPAAAAZHJzL2Rvd25yZXYueG1sRI9Ba8JA&#10;EIXvBf/DMoK3ulGk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NR4W6XEAAAA3AAAAA8A&#10;AAAAAAAAAAAAAAAABwIAAGRycy9kb3ducmV2LnhtbFBLBQYAAAAAAwADALcAAAD4AgAAAAA=&#10;" strokecolor="#58585a" strokeweight="1.5pt">
                    <v:stroke endarrow="block"/>
                    <o:lock v:ext="edit" shapetype="f"/>
                  </v:shape>
                  <v:shape id="TextBox 28" o:spid="_x0000_s1042" type="#_x0000_t202" style="position:absolute;left:36898;top:22451;width:21501;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" filled="f" stroked="f">
                    <v:textbox style="mso-fit-shape-to-text:t">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v:textbox>
                  </v:shape>
                  <v:shape id="Straight Arrow Connector 144" o:spid="_x0000_s1043" type="#_x0000_t32" style="position:absolute;left:42590;top:35444;width:0;height:14739;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" filled="t" fillcolor="#89ba17" strokecolor="#58585a" strokeweight="1.5pt">
                    <v:stroke dashstyle="dash" endarrow="block"/>
                    <o:lock v:ext="edit" shapetype="f"/>
                  </v:shape>
                </v:group>
                <v:roundrect id="Rectangle: Rounded Corners 145" o:spid="_x0000_s1044" style="position:absolute;left:9045;top:4402;width:8019;height:402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" fillcolor="#d5e7ff" strokecolor="#58585a" strokeweight="2.25pt">
                  <v:textbox inset="2mm,,2mm">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v:textbox>
                </v:roundrect>
                <v:roundrect id="Rectangle: Rounded Corners 146" o:spid="_x0000_s1045" style="position:absolute;left:7488;top:46516;width:10169;height:4004;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" fillcolor="#d5e7ff" strokecolor="#58585a" strokeweight="2.25pt">
                  <v:textbox inset="2mm,,2mm">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v:textbox>
                </v:roundrect>
                <w10:anchorlock/>
              </v:group>
            </w:pict>
          </mc:Fallback>
        </mc:AlternateContent>
      </w:r>
    </w:p>
    <w:p w14:paraId="17210AFA" w14:textId="5FFE2066" w:rsidR="00BA2807" w:rsidRPr="00671B4E" w:rsidRDefault="00BA2807" w:rsidP="00BA2807">
      <w:pPr>
        <w:pStyle w:val="Caption"/>
      </w:pPr>
      <w:bookmarkStart w:id="4" w:name="_Ref480788427"/>
      <w:r w:rsidRPr="007E2C5D">
        <w:t xml:space="preserve">Figure </w:t>
      </w:r>
      <w:r>
        <w:fldChar w:fldCharType="begin"/>
      </w:r>
      <w:r>
        <w:instrText xml:space="preserve"> SEQ Figure \* ARABIC </w:instrText>
      </w:r>
      <w:r>
        <w:fldChar w:fldCharType="separate"/>
      </w:r>
      <w:r w:rsidR="00AB22C3">
        <w:rPr>
          <w:noProof/>
        </w:rPr>
        <w:t>2</w:t>
      </w:r>
      <w:r>
        <w:rPr>
          <w:noProof/>
        </w:rPr>
        <w:fldChar w:fldCharType="end"/>
      </w:r>
      <w:bookmarkEnd w:id="4"/>
      <w:r>
        <w:rPr>
          <w:noProof/>
        </w:rPr>
        <w:t>.</w:t>
      </w:r>
      <w:r w:rsidRPr="007E2C5D">
        <w:t xml:space="preserve"> Faster measurement </w:t>
      </w:r>
      <w:r>
        <w:t>configuration and reporting during</w:t>
      </w:r>
      <w:r w:rsidRPr="007E2C5D">
        <w:t xml:space="preserve"> a transition </w:t>
      </w:r>
      <w:r>
        <w:t xml:space="preserve">from INACTIVE </w:t>
      </w:r>
      <w:r w:rsidRPr="007E2C5D">
        <w:t>to CONNECTED</w:t>
      </w:r>
      <w:r>
        <w:t xml:space="preserve"> state</w:t>
      </w:r>
    </w:p>
    <w:p w14:paraId="69AED4B0" w14:textId="77777777" w:rsidR="00BA2807" w:rsidRDefault="00BA2807" w:rsidP="00BA2807">
      <w:r w:rsidRPr="007E2C5D">
        <w:t xml:space="preserve">Optionally, </w:t>
      </w:r>
      <w:proofErr w:type="spellStart"/>
      <w:r>
        <w:t>Msg</w:t>
      </w:r>
      <w:proofErr w:type="spellEnd"/>
      <w:r w:rsidRPr="007E2C5D">
        <w:t xml:space="preserve"> 4 may also contain which inter-frequency</w:t>
      </w:r>
      <w:r>
        <w:t>/inter-RAT</w:t>
      </w:r>
      <w:r w:rsidRPr="007E2C5D">
        <w:t xml:space="preserve"> carrier(s) the UE shall measure on (which may be a limited set of the normal inter-frequency carrier list but over a wider bandwidth than default). In this way, the time the UE finds a potential S</w:t>
      </w:r>
      <w:r>
        <w:t>N</w:t>
      </w:r>
      <w:r w:rsidRPr="00671B4E">
        <w:t xml:space="preserve"> and set-up a</w:t>
      </w:r>
      <w:r w:rsidRPr="0018518A">
        <w:t xml:space="preserve">n </w:t>
      </w:r>
      <w:r>
        <w:t>MC</w:t>
      </w:r>
      <w:r w:rsidRPr="0018518A">
        <w:t>/DC connection is minimized.</w:t>
      </w:r>
    </w:p>
    <w:p w14:paraId="732242CB" w14:textId="502FBAF0" w:rsidR="00BA2807" w:rsidRDefault="00BA2807" w:rsidP="00BA2807">
      <w:r>
        <w:lastRenderedPageBreak/>
        <w:t xml:space="preserve">The required time could also be minimized by having a shorter layer 3 filtering period, making it possible for the UE to send the measurement quickly after </w:t>
      </w:r>
      <w:r w:rsidRPr="007E2C5D">
        <w:t>find</w:t>
      </w:r>
      <w:r>
        <w:t>ing</w:t>
      </w:r>
      <w:r w:rsidRPr="007E2C5D">
        <w:t xml:space="preserve"> any cell</w:t>
      </w:r>
      <w:r>
        <w:t>(</w:t>
      </w:r>
      <w:r w:rsidRPr="007E2C5D">
        <w:t>s</w:t>
      </w:r>
      <w:r>
        <w:t>)</w:t>
      </w:r>
      <w:r w:rsidRPr="007E2C5D">
        <w:t xml:space="preserve"> that match the evaluation criteria</w:t>
      </w:r>
      <w:r>
        <w:t>.</w:t>
      </w:r>
      <w:r w:rsidRPr="007E2C5D">
        <w:t xml:space="preserve"> </w:t>
      </w:r>
      <w:r>
        <w:t xml:space="preserve"> An example of a fast measurement configuration (</w:t>
      </w:r>
      <w:proofErr w:type="gramStart"/>
      <w:r>
        <w:t>similar to</w:t>
      </w:r>
      <w:proofErr w:type="gramEnd"/>
      <w:r>
        <w:t xml:space="preserve"> the measurement tables in </w:t>
      </w:r>
      <w:r>
        <w:fldChar w:fldCharType="begin"/>
      </w:r>
      <w:r>
        <w:instrText xml:space="preserve"> REF _Ref485294993 \n \h </w:instrText>
      </w:r>
      <w:r>
        <w:fldChar w:fldCharType="separate"/>
      </w:r>
      <w:r w:rsidR="00AB22C3">
        <w:t>[4]</w:t>
      </w:r>
      <w:r>
        <w:fldChar w:fldCharType="end"/>
      </w:r>
      <w:r>
        <w:t xml:space="preserve">)  is shown in </w:t>
      </w:r>
      <w:r>
        <w:fldChar w:fldCharType="begin"/>
      </w:r>
      <w:r>
        <w:instrText xml:space="preserve"> REF _Ref485108289 \h </w:instrText>
      </w:r>
      <w:r>
        <w:fldChar w:fldCharType="separate"/>
      </w:r>
      <w:r w:rsidR="00AB22C3">
        <w:t xml:space="preserve">Table </w:t>
      </w:r>
      <w:r w:rsidR="00AB22C3">
        <w:rPr>
          <w:noProof/>
        </w:rPr>
        <w:t>2</w:t>
      </w:r>
      <w:r w:rsidR="00AB22C3">
        <w:noBreakHyphen/>
      </w:r>
      <w:r w:rsidR="00AB22C3">
        <w:rPr>
          <w:noProof/>
        </w:rPr>
        <w:t>1</w:t>
      </w:r>
      <w:r>
        <w:fldChar w:fldCharType="end"/>
      </w:r>
      <w:r>
        <w:t xml:space="preserve">. </w:t>
      </w:r>
      <w:proofErr w:type="spellStart"/>
      <w:proofErr w:type="gramStart"/>
      <w:r w:rsidRPr="00CF461C">
        <w:t>N</w:t>
      </w:r>
      <w:r w:rsidRPr="00CF461C">
        <w:rPr>
          <w:vertAlign w:val="subscript"/>
        </w:rPr>
        <w:t>freq,n</w:t>
      </w:r>
      <w:proofErr w:type="spellEnd"/>
      <w:proofErr w:type="gramEnd"/>
      <w:r w:rsidRPr="00CF461C">
        <w:rPr>
          <w:vertAlign w:val="subscript"/>
        </w:rPr>
        <w:t xml:space="preserve"> </w:t>
      </w:r>
      <w:r>
        <w:t xml:space="preserve">and </w:t>
      </w:r>
      <w:proofErr w:type="spellStart"/>
      <w:r w:rsidRPr="00CF461C">
        <w:t>N</w:t>
      </w:r>
      <w:r>
        <w:rPr>
          <w:vertAlign w:val="subscript"/>
        </w:rPr>
        <w:t>freq,Fast</w:t>
      </w:r>
      <w:proofErr w:type="spellEnd"/>
      <w:r>
        <w:rPr>
          <w:vertAlign w:val="subscript"/>
        </w:rPr>
        <w:t xml:space="preserve"> </w:t>
      </w:r>
      <w:r>
        <w:t xml:space="preserve"> are the number of </w:t>
      </w:r>
      <w:proofErr w:type="spellStart"/>
      <w:r>
        <w:t>interfrequency</w:t>
      </w:r>
      <w:proofErr w:type="spellEnd"/>
      <w:r>
        <w:t xml:space="preserve"> carriers to measure on for normal and fast configuration, respectively. </w:t>
      </w:r>
    </w:p>
    <w:p w14:paraId="0469644E" w14:textId="040EAC27" w:rsidR="00BA2807" w:rsidRDefault="00BA2807" w:rsidP="00BA2807">
      <w:pPr>
        <w:pStyle w:val="Caption"/>
      </w:pPr>
      <w:bookmarkStart w:id="5" w:name="_Ref485108289"/>
      <w:r>
        <w:t xml:space="preserve">Table </w:t>
      </w:r>
      <w:r>
        <w:fldChar w:fldCharType="begin"/>
      </w:r>
      <w:r>
        <w:instrText xml:space="preserve"> STYLEREF 1 \s </w:instrText>
      </w:r>
      <w:r>
        <w:fldChar w:fldCharType="separate"/>
      </w:r>
      <w:r w:rsidR="00AB22C3">
        <w:rPr>
          <w:noProof/>
        </w:rPr>
        <w:t>2</w:t>
      </w:r>
      <w:r>
        <w:rPr>
          <w:noProof/>
        </w:rPr>
        <w:fldChar w:fldCharType="end"/>
      </w:r>
      <w:r>
        <w:noBreakHyphen/>
      </w:r>
      <w:r>
        <w:fldChar w:fldCharType="begin"/>
      </w:r>
      <w:r>
        <w:instrText xml:space="preserve"> SEQ Table \* ARABIC \s 1 </w:instrText>
      </w:r>
      <w:r>
        <w:fldChar w:fldCharType="separate"/>
      </w:r>
      <w:r w:rsidR="00AB22C3">
        <w:rPr>
          <w:noProof/>
        </w:rPr>
        <w:t>1</w:t>
      </w:r>
      <w:r>
        <w:rPr>
          <w:noProof/>
        </w:rPr>
        <w:fldChar w:fldCharType="end"/>
      </w:r>
      <w:bookmarkEnd w:id="5"/>
      <w:r>
        <w:t xml:space="preserve"> Measurement period examples for normal and fast measurement configuration</w:t>
      </w:r>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1651"/>
      </w:tblGrid>
      <w:tr w:rsidR="00BA2807" w:rsidRPr="007E2C5D" w14:paraId="13BF1D3F" w14:textId="77777777" w:rsidTr="00115BF1">
        <w:trPr>
          <w:cantSplit/>
          <w:trHeight w:val="444"/>
          <w:jc w:val="center"/>
        </w:trPr>
        <w:tc>
          <w:tcPr>
            <w:tcW w:w="1522" w:type="dxa"/>
          </w:tcPr>
          <w:p w14:paraId="5A39AFDE" w14:textId="77777777" w:rsidR="00BA2807" w:rsidRPr="007E2C5D" w:rsidRDefault="00BA2807" w:rsidP="00115BF1">
            <w:pPr>
              <w:pStyle w:val="TAH"/>
              <w:rPr>
                <w:rFonts w:cs="Arial"/>
                <w:i/>
              </w:rPr>
            </w:pPr>
            <w:r w:rsidRPr="007E2C5D">
              <w:rPr>
                <w:rFonts w:cs="v4.2.0"/>
                <w:i/>
              </w:rPr>
              <w:t>Configuration</w:t>
            </w:r>
          </w:p>
        </w:tc>
        <w:tc>
          <w:tcPr>
            <w:tcW w:w="3147" w:type="dxa"/>
          </w:tcPr>
          <w:p w14:paraId="721CC5F1" w14:textId="77777777" w:rsidR="00BA2807" w:rsidRPr="007E2C5D" w:rsidRDefault="00BA2807" w:rsidP="00115BF1">
            <w:pPr>
              <w:pStyle w:val="TAH"/>
              <w:rPr>
                <w:rFonts w:cs="Arial"/>
                <w:i/>
              </w:rPr>
            </w:pPr>
            <w:r w:rsidRPr="007E2C5D">
              <w:rPr>
                <w:rFonts w:cs="v4.2.0"/>
                <w:i/>
              </w:rPr>
              <w:t xml:space="preserve">Physical Layer Measurement period: </w:t>
            </w:r>
            <w:proofErr w:type="spellStart"/>
            <w:r w:rsidRPr="007E2C5D">
              <w:rPr>
                <w:rFonts w:cs="v4.2.0"/>
                <w:i/>
              </w:rPr>
              <w:t>T</w:t>
            </w:r>
            <w:r w:rsidRPr="007E2C5D">
              <w:rPr>
                <w:rFonts w:cs="v4.2.0"/>
                <w:i/>
                <w:vertAlign w:val="subscript"/>
              </w:rPr>
              <w:t>Measurement_Period</w:t>
            </w:r>
            <w:proofErr w:type="spellEnd"/>
            <w:r w:rsidRPr="007E2C5D" w:rsidDel="00673BF2">
              <w:rPr>
                <w:rFonts w:cs="v4.2.0"/>
                <w:i/>
                <w:vertAlign w:val="subscript"/>
              </w:rPr>
              <w:t xml:space="preserve"> </w:t>
            </w:r>
            <w:r w:rsidRPr="007E2C5D">
              <w:rPr>
                <w:rFonts w:cs="v4.2.0"/>
                <w:i/>
                <w:vertAlign w:val="subscript"/>
              </w:rPr>
              <w:t>_</w:t>
            </w:r>
            <w:proofErr w:type="spellStart"/>
            <w:r w:rsidRPr="007E2C5D">
              <w:rPr>
                <w:rFonts w:cs="v4.2.0"/>
                <w:i/>
                <w:vertAlign w:val="subscript"/>
              </w:rPr>
              <w:t>Inter_FDD</w:t>
            </w:r>
            <w:proofErr w:type="spellEnd"/>
            <w:r w:rsidRPr="007E2C5D">
              <w:rPr>
                <w:rFonts w:cs="v4.2.0"/>
                <w:i/>
              </w:rPr>
              <w:t xml:space="preserve"> [ms] (normal performance)</w:t>
            </w:r>
          </w:p>
        </w:tc>
        <w:tc>
          <w:tcPr>
            <w:tcW w:w="1651" w:type="dxa"/>
          </w:tcPr>
          <w:p w14:paraId="54E296C6" w14:textId="77777777" w:rsidR="00BA2807" w:rsidRPr="007E2C5D" w:rsidRDefault="00BA2807" w:rsidP="00115BF1">
            <w:pPr>
              <w:pStyle w:val="TAH"/>
              <w:rPr>
                <w:rFonts w:cs="Arial"/>
                <w:i/>
              </w:rPr>
            </w:pPr>
            <w:r w:rsidRPr="007E2C5D">
              <w:rPr>
                <w:rFonts w:cs="v4.2.0"/>
                <w:i/>
              </w:rPr>
              <w:t>Measurement bandwidth [RB]</w:t>
            </w:r>
          </w:p>
        </w:tc>
      </w:tr>
      <w:tr w:rsidR="00BA2807" w:rsidRPr="007E2C5D" w14:paraId="3A88AEFD" w14:textId="77777777" w:rsidTr="00115BF1">
        <w:trPr>
          <w:cantSplit/>
          <w:trHeight w:val="291"/>
          <w:jc w:val="center"/>
        </w:trPr>
        <w:tc>
          <w:tcPr>
            <w:tcW w:w="1522" w:type="dxa"/>
          </w:tcPr>
          <w:p w14:paraId="25D1C245" w14:textId="77777777" w:rsidR="00BA2807" w:rsidRPr="007E2C5D" w:rsidRDefault="00BA2807" w:rsidP="00115BF1">
            <w:pPr>
              <w:pStyle w:val="TAC"/>
              <w:rPr>
                <w:rFonts w:cs="Arial"/>
                <w:i/>
              </w:rPr>
            </w:pPr>
            <w:r>
              <w:rPr>
                <w:rFonts w:cs="Arial"/>
                <w:i/>
              </w:rPr>
              <w:t>Normal</w:t>
            </w:r>
          </w:p>
        </w:tc>
        <w:tc>
          <w:tcPr>
            <w:tcW w:w="3147" w:type="dxa"/>
          </w:tcPr>
          <w:p w14:paraId="7B16965F" w14:textId="77777777" w:rsidR="00BA2807" w:rsidRPr="007E2C5D" w:rsidRDefault="00BA2807" w:rsidP="00115BF1">
            <w:pPr>
              <w:pStyle w:val="TAC"/>
              <w:rPr>
                <w:rFonts w:cs="Arial"/>
                <w:i/>
              </w:rPr>
            </w:pPr>
            <w:r>
              <w:rPr>
                <w:rFonts w:cs="Arial"/>
                <w:i/>
              </w:rPr>
              <w:t xml:space="preserve">480 </w:t>
            </w:r>
            <w:proofErr w:type="spellStart"/>
            <w:proofErr w:type="gramStart"/>
            <w:r w:rsidRPr="007E2C5D">
              <w:rPr>
                <w:rFonts w:cs="Arial"/>
                <w:i/>
              </w:rPr>
              <w:t>N</w:t>
            </w:r>
            <w:r w:rsidRPr="007E2C5D">
              <w:rPr>
                <w:rFonts w:cs="Arial"/>
                <w:i/>
                <w:vertAlign w:val="subscript"/>
              </w:rPr>
              <w:t>freq,n</w:t>
            </w:r>
            <w:proofErr w:type="spellEnd"/>
            <w:proofErr w:type="gramEnd"/>
          </w:p>
        </w:tc>
        <w:tc>
          <w:tcPr>
            <w:tcW w:w="1651" w:type="dxa"/>
          </w:tcPr>
          <w:p w14:paraId="2C93BB64" w14:textId="77777777" w:rsidR="00BA2807" w:rsidRPr="007E2C5D" w:rsidRDefault="00BA2807" w:rsidP="00115BF1">
            <w:pPr>
              <w:pStyle w:val="TAC"/>
              <w:rPr>
                <w:rFonts w:cs="Arial"/>
                <w:i/>
              </w:rPr>
            </w:pPr>
            <w:r w:rsidRPr="007E2C5D">
              <w:rPr>
                <w:rFonts w:cs="Arial"/>
                <w:i/>
              </w:rPr>
              <w:t>6</w:t>
            </w:r>
          </w:p>
        </w:tc>
      </w:tr>
      <w:tr w:rsidR="00BA2807" w:rsidRPr="007E2C5D" w14:paraId="0A388E96" w14:textId="77777777" w:rsidTr="00115BF1">
        <w:trPr>
          <w:cantSplit/>
          <w:trHeight w:val="153"/>
          <w:jc w:val="center"/>
        </w:trPr>
        <w:tc>
          <w:tcPr>
            <w:tcW w:w="1522" w:type="dxa"/>
          </w:tcPr>
          <w:p w14:paraId="28ADFA93" w14:textId="77777777" w:rsidR="00BA2807" w:rsidRPr="007E2C5D" w:rsidRDefault="00BA2807" w:rsidP="00115BF1">
            <w:pPr>
              <w:pStyle w:val="TAC"/>
              <w:rPr>
                <w:rFonts w:cs="Arial"/>
                <w:i/>
              </w:rPr>
            </w:pPr>
            <w:r>
              <w:rPr>
                <w:rFonts w:cs="Arial"/>
                <w:i/>
              </w:rPr>
              <w:t>Fast</w:t>
            </w:r>
          </w:p>
        </w:tc>
        <w:tc>
          <w:tcPr>
            <w:tcW w:w="3147" w:type="dxa"/>
          </w:tcPr>
          <w:p w14:paraId="3572AB00" w14:textId="77777777" w:rsidR="00BA2807" w:rsidRPr="007E2C5D" w:rsidRDefault="00BA2807" w:rsidP="00115BF1">
            <w:pPr>
              <w:pStyle w:val="TAC"/>
              <w:rPr>
                <w:rFonts w:cs="Arial"/>
                <w:i/>
              </w:rPr>
            </w:pPr>
            <w:r>
              <w:rPr>
                <w:rFonts w:cs="Arial"/>
                <w:i/>
              </w:rPr>
              <w:t>40</w:t>
            </w:r>
            <w:r w:rsidRPr="007E2C5D">
              <w:rPr>
                <w:rFonts w:cs="Arial"/>
                <w:i/>
              </w:rPr>
              <w:t xml:space="preserve"> </w:t>
            </w:r>
            <w:proofErr w:type="spellStart"/>
            <w:proofErr w:type="gramStart"/>
            <w:r w:rsidRPr="007E2C5D">
              <w:rPr>
                <w:rFonts w:cs="Arial"/>
                <w:i/>
              </w:rPr>
              <w:t>N</w:t>
            </w:r>
            <w:r>
              <w:rPr>
                <w:rFonts w:cs="Arial"/>
                <w:i/>
                <w:vertAlign w:val="subscript"/>
              </w:rPr>
              <w:t>freq,Fast</w:t>
            </w:r>
            <w:proofErr w:type="spellEnd"/>
            <w:proofErr w:type="gramEnd"/>
          </w:p>
        </w:tc>
        <w:tc>
          <w:tcPr>
            <w:tcW w:w="1651" w:type="dxa"/>
          </w:tcPr>
          <w:p w14:paraId="0B16F16D" w14:textId="77777777" w:rsidR="00BA2807" w:rsidRPr="007E2C5D" w:rsidRDefault="00BA2807" w:rsidP="00115BF1">
            <w:pPr>
              <w:pStyle w:val="TAC"/>
              <w:rPr>
                <w:rFonts w:cs="Arial"/>
                <w:i/>
              </w:rPr>
            </w:pPr>
            <w:r w:rsidRPr="007E2C5D">
              <w:rPr>
                <w:rFonts w:cs="Arial"/>
                <w:i/>
              </w:rPr>
              <w:t>50</w:t>
            </w:r>
          </w:p>
        </w:tc>
      </w:tr>
    </w:tbl>
    <w:p w14:paraId="36C2B582" w14:textId="77777777" w:rsidR="00BA2807" w:rsidRDefault="00BA2807" w:rsidP="00BA2807"/>
    <w:p w14:paraId="66BA0BB9" w14:textId="77777777" w:rsidR="00BA2807" w:rsidRPr="007E2C5D" w:rsidRDefault="00BA2807" w:rsidP="00BA2807">
      <w:r>
        <w:t>Considering the above discussion, we propose:</w:t>
      </w:r>
    </w:p>
    <w:p w14:paraId="0A60ADB3" w14:textId="77777777" w:rsidR="00BA2807" w:rsidRPr="00671B4E" w:rsidRDefault="00BA2807" w:rsidP="00BA2807">
      <w:pPr>
        <w:pStyle w:val="Proposal"/>
      </w:pPr>
      <w:bookmarkStart w:id="6" w:name="_Toc480789054"/>
      <w:bookmarkStart w:id="7" w:name="_Toc481480088"/>
      <w:bookmarkStart w:id="8" w:name="_Toc481675680"/>
      <w:bookmarkStart w:id="9" w:name="_Toc481676267"/>
      <w:bookmarkStart w:id="10" w:name="_Toc485423910"/>
      <w:bookmarkStart w:id="11" w:name="_Toc490230256"/>
      <w:bookmarkStart w:id="12" w:name="_Toc490247465"/>
      <w:bookmarkStart w:id="13" w:name="_Toc509911049"/>
      <w:bookmarkStart w:id="14" w:name="_Toc509911083"/>
      <w:bookmarkStart w:id="15" w:name="_Toc509911092"/>
      <w:bookmarkStart w:id="16" w:name="_Toc510616905"/>
      <w:bookmarkStart w:id="17" w:name="_Toc469988807"/>
      <w:bookmarkStart w:id="18" w:name="_Toc470073197"/>
      <w:bookmarkStart w:id="19" w:name="_Toc471114488"/>
      <w:bookmarkStart w:id="20" w:name="_Toc471498849"/>
      <w:bookmarkStart w:id="21" w:name="_Toc473797555"/>
      <w:bookmarkStart w:id="22" w:name="_Toc480788494"/>
      <w:r w:rsidRPr="007E2C5D">
        <w:t xml:space="preserve">When the </w:t>
      </w:r>
      <w:r>
        <w:t xml:space="preserve">network orders the </w:t>
      </w:r>
      <w:r w:rsidRPr="007E2C5D">
        <w:t xml:space="preserve">UE </w:t>
      </w:r>
      <w:r>
        <w:t xml:space="preserve">to </w:t>
      </w:r>
      <w:r w:rsidRPr="007E2C5D">
        <w:t xml:space="preserve">perform a </w:t>
      </w:r>
      <w:r>
        <w:t xml:space="preserve">state </w:t>
      </w:r>
      <w:r w:rsidRPr="007E2C5D">
        <w:t xml:space="preserve">transition </w:t>
      </w:r>
      <w:r>
        <w:t xml:space="preserve">from INACTIVE </w:t>
      </w:r>
      <w:r w:rsidRPr="007E2C5D">
        <w:t xml:space="preserve">to CONNECTED, </w:t>
      </w:r>
      <w:r>
        <w:t>it can</w:t>
      </w:r>
      <w:r w:rsidRPr="007E2C5D">
        <w:t xml:space="preserve"> inform</w:t>
      </w:r>
      <w:r w:rsidRPr="004C7434">
        <w:t xml:space="preserve"> </w:t>
      </w:r>
      <w:r w:rsidRPr="00671B4E">
        <w:t>the UE to perform a fast measurement.</w:t>
      </w:r>
      <w:bookmarkEnd w:id="6"/>
      <w:bookmarkEnd w:id="7"/>
      <w:bookmarkEnd w:id="8"/>
      <w:bookmarkEnd w:id="9"/>
      <w:bookmarkEnd w:id="10"/>
      <w:bookmarkEnd w:id="11"/>
      <w:bookmarkEnd w:id="12"/>
      <w:bookmarkEnd w:id="13"/>
      <w:bookmarkEnd w:id="14"/>
      <w:bookmarkEnd w:id="15"/>
      <w:bookmarkEnd w:id="16"/>
      <w:r w:rsidRPr="00671B4E">
        <w:t xml:space="preserve"> </w:t>
      </w:r>
    </w:p>
    <w:p w14:paraId="624E4022" w14:textId="77777777" w:rsidR="00BA2807" w:rsidRDefault="00BA2807" w:rsidP="00BA2807">
      <w:pPr>
        <w:pStyle w:val="Proposal"/>
      </w:pPr>
      <w:bookmarkStart w:id="23" w:name="_Toc480789055"/>
      <w:bookmarkStart w:id="24" w:name="_Toc481480089"/>
      <w:bookmarkStart w:id="25" w:name="_Toc481675681"/>
      <w:bookmarkStart w:id="26" w:name="_Toc481676268"/>
      <w:bookmarkStart w:id="27" w:name="_Toc485423911"/>
      <w:bookmarkStart w:id="28" w:name="_Toc490230257"/>
      <w:bookmarkStart w:id="29" w:name="_Toc490247466"/>
      <w:bookmarkStart w:id="30" w:name="_Toc509911050"/>
      <w:bookmarkStart w:id="31" w:name="_Toc509911084"/>
      <w:bookmarkStart w:id="32" w:name="_Toc509911093"/>
      <w:bookmarkStart w:id="33" w:name="_Toc510616906"/>
      <w:r w:rsidRPr="007E2C5D">
        <w:t xml:space="preserve">Optionally, the </w:t>
      </w:r>
      <w:r>
        <w:t xml:space="preserve">fast measurement setup </w:t>
      </w:r>
      <w:r w:rsidRPr="007E2C5D">
        <w:t>information may contain which inter-frequency</w:t>
      </w:r>
      <w:r>
        <w:t>/inter-RAT</w:t>
      </w:r>
      <w:r w:rsidRPr="007E2C5D">
        <w:t xml:space="preserve"> carrier(s) to perform a fast measurement on.</w:t>
      </w:r>
      <w:bookmarkStart w:id="34" w:name="_Toc480789056"/>
      <w:bookmarkStart w:id="35" w:name="_Toc481480090"/>
      <w:bookmarkStart w:id="36" w:name="_Toc481675682"/>
      <w:bookmarkStart w:id="37" w:name="_Toc481676269"/>
      <w:bookmarkStart w:id="38" w:name="_Toc485423912"/>
      <w:bookmarkStart w:id="39" w:name="_Toc490230258"/>
      <w:bookmarkStart w:id="40" w:name="_Toc49024746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AE519F" w14:textId="29CF1541" w:rsidR="003742AC" w:rsidRPr="00CE0424" w:rsidRDefault="00BA2807" w:rsidP="00ED0618">
      <w:pPr>
        <w:pStyle w:val="Proposal"/>
      </w:pPr>
      <w:bookmarkStart w:id="41" w:name="_Toc509911051"/>
      <w:bookmarkStart w:id="42" w:name="_Toc509911085"/>
      <w:bookmarkStart w:id="43" w:name="_Toc509911094"/>
      <w:bookmarkStart w:id="44" w:name="_Toc510616907"/>
      <w:r w:rsidRPr="007E2C5D">
        <w:t xml:space="preserve">The fast measurement shall have a </w:t>
      </w:r>
      <w:r>
        <w:t>shorter</w:t>
      </w:r>
      <w:r w:rsidRPr="007E2C5D">
        <w:t xml:space="preserve"> L3 filtering than normal</w:t>
      </w:r>
      <w:bookmarkEnd w:id="34"/>
      <w:r w:rsidRPr="007E2C5D">
        <w:t>.</w:t>
      </w:r>
      <w:bookmarkEnd w:id="35"/>
      <w:bookmarkEnd w:id="36"/>
      <w:bookmarkEnd w:id="37"/>
      <w:bookmarkEnd w:id="38"/>
      <w:bookmarkEnd w:id="39"/>
      <w:bookmarkEnd w:id="40"/>
      <w:bookmarkEnd w:id="41"/>
      <w:bookmarkEnd w:id="42"/>
      <w:bookmarkEnd w:id="43"/>
      <w:bookmarkEnd w:id="44"/>
    </w:p>
    <w:p w14:paraId="7E660483" w14:textId="77777777" w:rsidR="003742AC" w:rsidRPr="00CE0424" w:rsidRDefault="003742AC" w:rsidP="006E062C"/>
    <w:p w14:paraId="2AC81AF7" w14:textId="77777777" w:rsidR="00C01F33" w:rsidRPr="00CE0424" w:rsidRDefault="00C01F33" w:rsidP="00CE0424">
      <w:pPr>
        <w:pStyle w:val="Heading1"/>
      </w:pPr>
      <w:r w:rsidRPr="00CE0424">
        <w:t>Conclusion</w:t>
      </w:r>
    </w:p>
    <w:p w14:paraId="0B98AB60" w14:textId="77777777" w:rsidR="007C23FB" w:rsidRDefault="008E065E" w:rsidP="00971BE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B22C3">
        <w:t>2</w:t>
      </w:r>
      <w:r w:rsidRPr="00CE0424">
        <w:rPr>
          <w:highlight w:val="cyan"/>
        </w:rPr>
        <w:fldChar w:fldCharType="end"/>
      </w:r>
      <w:r w:rsidRPr="00CE0424">
        <w:t xml:space="preserve"> we propose the following:</w:t>
      </w:r>
    </w:p>
    <w:p w14:paraId="1FDD1CFB" w14:textId="6C1F65FE" w:rsidR="007C23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C23FB">
        <w:t>Proposal 1</w:t>
      </w:r>
      <w:r w:rsidR="007C23FB">
        <w:rPr>
          <w:rFonts w:asciiTheme="minorHAnsi" w:eastAsiaTheme="minorEastAsia" w:hAnsiTheme="minorHAnsi" w:cstheme="minorBidi"/>
          <w:b w:val="0"/>
          <w:sz w:val="22"/>
          <w:lang w:eastAsia="en-US"/>
        </w:rPr>
        <w:tab/>
      </w:r>
      <w:r w:rsidR="007C23FB">
        <w:t>When the network orders the UE to perform a state transition from INACTIVE to CONNECTED, it can inform the UE to perform a fast measurement.</w:t>
      </w:r>
    </w:p>
    <w:p w14:paraId="00AD8402" w14:textId="77777777" w:rsidR="007C23FB" w:rsidRDefault="007C23F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Optionally, the fast measurement setup information may contain which inter-frequency/inter-RAT carrier(s) to perform a fast measurement on.</w:t>
      </w:r>
    </w:p>
    <w:p w14:paraId="1BADE465" w14:textId="77777777" w:rsidR="007C23FB" w:rsidRDefault="007C23F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fast measurement shall have a shorter L3 filtering than normal.</w:t>
      </w:r>
    </w:p>
    <w:p w14:paraId="5FEBC87D" w14:textId="53F162ED" w:rsidR="00C01F33" w:rsidRPr="00CE0424" w:rsidRDefault="008E065E" w:rsidP="006E062C">
      <w:r>
        <w:rPr>
          <w:b/>
          <w:bCs/>
        </w:rPr>
        <w:fldChar w:fldCharType="end"/>
      </w:r>
    </w:p>
    <w:p w14:paraId="73773F58" w14:textId="77777777" w:rsidR="00F507D1" w:rsidRPr="00CE0424" w:rsidRDefault="00F507D1" w:rsidP="00CE0424">
      <w:pPr>
        <w:pStyle w:val="Heading1"/>
      </w:pPr>
      <w:bookmarkStart w:id="45" w:name="_In-sequence_SDU_delivery"/>
      <w:bookmarkEnd w:id="45"/>
      <w:r w:rsidRPr="00CE0424">
        <w:t>References</w:t>
      </w:r>
    </w:p>
    <w:p w14:paraId="15ACB54D" w14:textId="77777777" w:rsidR="00137B44" w:rsidRDefault="00137B44" w:rsidP="00137B44">
      <w:pPr>
        <w:pStyle w:val="Reference"/>
      </w:pPr>
      <w:bookmarkStart w:id="46" w:name="_Ref481675439"/>
      <w:bookmarkStart w:id="47" w:name="_Ref462922040"/>
      <w:bookmarkStart w:id="48" w:name="_Ref174151459"/>
      <w:bookmarkStart w:id="49" w:name="_Ref189809556"/>
      <w:r>
        <w:t xml:space="preserve">3GPP, </w:t>
      </w:r>
      <w:r w:rsidRPr="00FC351C">
        <w:t>R2-167545</w:t>
      </w:r>
      <w:r>
        <w:t xml:space="preserve">, </w:t>
      </w:r>
      <w:r w:rsidRPr="00FC351C">
        <w:t>Considerations on fast access inter-site small cells in NR</w:t>
      </w:r>
      <w:r>
        <w:t xml:space="preserve">, </w:t>
      </w:r>
      <w:r w:rsidRPr="00FC351C">
        <w:t>TSG-RAN WG2 Meeting #96</w:t>
      </w:r>
      <w:r>
        <w:t xml:space="preserve">, </w:t>
      </w:r>
      <w:r w:rsidRPr="00FC351C">
        <w:t>Reno, USA, 14 - 18 November 2016</w:t>
      </w:r>
      <w:bookmarkEnd w:id="46"/>
    </w:p>
    <w:p w14:paraId="1DB40E8E" w14:textId="77777777" w:rsidR="00137B44" w:rsidRDefault="00137B44" w:rsidP="00137B44">
      <w:pPr>
        <w:pStyle w:val="Reference"/>
      </w:pPr>
      <w:r w:rsidRPr="007E2C5D">
        <w:t>3GPP RP-170805, 3GPP TSG RAN Meeting #75, Dubrovnik, Croatia, March 6 – 9, 2017</w:t>
      </w:r>
      <w:bookmarkStart w:id="50" w:name="_Ref481675669"/>
    </w:p>
    <w:bookmarkEnd w:id="50"/>
    <w:p w14:paraId="1F9F29A9" w14:textId="77F22D21" w:rsidR="00137B44" w:rsidRPr="007E2C5D" w:rsidRDefault="00137B44" w:rsidP="00137B44">
      <w:pPr>
        <w:pStyle w:val="Reference"/>
      </w:pPr>
      <w:r w:rsidRPr="00671B4E">
        <w:t xml:space="preserve">METIS-II, Deliverable D5.1, 2016-05-31, </w:t>
      </w:r>
      <w:hyperlink r:id="rId15" w:history="1">
        <w:r w:rsidRPr="004C7434">
          <w:rPr>
            <w:rStyle w:val="Hyperlink"/>
            <w:lang w:val="en-US"/>
          </w:rPr>
          <w:t>https://metis-ii.5g-ppp.eu/wp-content/uploads/METIS-II_D5.1_V1.0.pdf</w:t>
        </w:r>
      </w:hyperlink>
      <w:bookmarkEnd w:id="47"/>
    </w:p>
    <w:p w14:paraId="380DF204" w14:textId="77777777" w:rsidR="00137B44" w:rsidRDefault="00137B44" w:rsidP="00137B44">
      <w:pPr>
        <w:pStyle w:val="Reference"/>
      </w:pPr>
      <w:bookmarkStart w:id="51" w:name="_Ref485294993"/>
      <w:r w:rsidRPr="00671B4E">
        <w:t>3GPP TS 36.133, V13.3.0 (2016-03)</w:t>
      </w:r>
      <w:bookmarkStart w:id="52" w:name="_Ref462922026"/>
      <w:bookmarkEnd w:id="51"/>
    </w:p>
    <w:bookmarkEnd w:id="48"/>
    <w:bookmarkEnd w:id="49"/>
    <w:bookmarkEnd w:id="52"/>
    <w:p w14:paraId="1779F34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3A3CD" w14:textId="77777777" w:rsidR="005C5B41" w:rsidRDefault="005C5B41">
      <w:r>
        <w:separator/>
      </w:r>
    </w:p>
  </w:endnote>
  <w:endnote w:type="continuationSeparator" w:id="0">
    <w:p w14:paraId="44DC65BA" w14:textId="77777777" w:rsidR="005C5B41" w:rsidRDefault="005C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BD0D" w14:textId="37F4BBC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1D8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D8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1B47" w14:textId="77777777" w:rsidR="005C5B41" w:rsidRDefault="005C5B41">
      <w:r>
        <w:separator/>
      </w:r>
    </w:p>
  </w:footnote>
  <w:footnote w:type="continuationSeparator" w:id="0">
    <w:p w14:paraId="1A60A1CA" w14:textId="77777777" w:rsidR="005C5B41" w:rsidRDefault="005C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A18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360"/>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10"/>
    <w:rsid w:val="00124314"/>
    <w:rsid w:val="00126B4A"/>
    <w:rsid w:val="00132FD0"/>
    <w:rsid w:val="001344C0"/>
    <w:rsid w:val="001346FA"/>
    <w:rsid w:val="00135252"/>
    <w:rsid w:val="00137AB5"/>
    <w:rsid w:val="00137B44"/>
    <w:rsid w:val="00137F0B"/>
    <w:rsid w:val="00142C35"/>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538F"/>
    <w:rsid w:val="001D6342"/>
    <w:rsid w:val="001D6D53"/>
    <w:rsid w:val="001E58E2"/>
    <w:rsid w:val="001E79A2"/>
    <w:rsid w:val="001E7AED"/>
    <w:rsid w:val="001F3916"/>
    <w:rsid w:val="001F54C5"/>
    <w:rsid w:val="001F662C"/>
    <w:rsid w:val="001F7074"/>
    <w:rsid w:val="00200490"/>
    <w:rsid w:val="00201F3A"/>
    <w:rsid w:val="00203C6C"/>
    <w:rsid w:val="00203F96"/>
    <w:rsid w:val="0020636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EB8"/>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1E4"/>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B41"/>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CF"/>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9ED"/>
    <w:rsid w:val="007C05DD"/>
    <w:rsid w:val="007C23FB"/>
    <w:rsid w:val="007C3D18"/>
    <w:rsid w:val="007C60BF"/>
    <w:rsid w:val="007C6A07"/>
    <w:rsid w:val="007C75A1"/>
    <w:rsid w:val="007C77A5"/>
    <w:rsid w:val="007D04E5"/>
    <w:rsid w:val="007D5901"/>
    <w:rsid w:val="007D7526"/>
    <w:rsid w:val="007E4610"/>
    <w:rsid w:val="007E4715"/>
    <w:rsid w:val="007E505B"/>
    <w:rsid w:val="007E7091"/>
    <w:rsid w:val="007E7C94"/>
    <w:rsid w:val="00803FAE"/>
    <w:rsid w:val="0080605F"/>
    <w:rsid w:val="00807786"/>
    <w:rsid w:val="00811FCB"/>
    <w:rsid w:val="0081203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C8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EF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BE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697"/>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9FF"/>
    <w:rsid w:val="00A30187"/>
    <w:rsid w:val="00A3448A"/>
    <w:rsid w:val="00A36297"/>
    <w:rsid w:val="00A41E2B"/>
    <w:rsid w:val="00A45B74"/>
    <w:rsid w:val="00A52E1D"/>
    <w:rsid w:val="00A605B3"/>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2C3"/>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133E"/>
    <w:rsid w:val="00B739F6"/>
    <w:rsid w:val="00B81A6C"/>
    <w:rsid w:val="00B85DE5"/>
    <w:rsid w:val="00B90F73"/>
    <w:rsid w:val="00B93B59"/>
    <w:rsid w:val="00B9406A"/>
    <w:rsid w:val="00BA2280"/>
    <w:rsid w:val="00BA2807"/>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D8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0618"/>
    <w:rsid w:val="00ED1006"/>
    <w:rsid w:val="00EF18FE"/>
    <w:rsid w:val="00EF5787"/>
    <w:rsid w:val="00EF60D0"/>
    <w:rsid w:val="00F0528D"/>
    <w:rsid w:val="00F06C67"/>
    <w:rsid w:val="00F06DFD"/>
    <w:rsid w:val="00F071D1"/>
    <w:rsid w:val="00F07533"/>
    <w:rsid w:val="00F10629"/>
    <w:rsid w:val="00F12FF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116BB"/>
  <w15:chartTrackingRefBased/>
  <w15:docId w15:val="{A15DF86F-1321-4879-BED9-295FBC4D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rsid w:val="00BA2807"/>
    <w:rPr>
      <w:rFonts w:ascii="Arial" w:hAnsi="Arial"/>
      <w:sz w:val="18"/>
      <w:lang w:val="en-GB"/>
    </w:rPr>
  </w:style>
  <w:style w:type="character" w:customStyle="1" w:styleId="TAHCar">
    <w:name w:val="TAH Car"/>
    <w:link w:val="TAH"/>
    <w:rsid w:val="00BA2807"/>
    <w:rPr>
      <w:rFonts w:ascii="Arial" w:hAnsi="Arial"/>
      <w:b/>
      <w:sz w:val="18"/>
      <w:lang w:val="en-GB"/>
    </w:rPr>
  </w:style>
  <w:style w:type="paragraph" w:styleId="NormalWeb">
    <w:name w:val="Normal (Web)"/>
    <w:basedOn w:val="Normal"/>
    <w:uiPriority w:val="99"/>
    <w:unhideWhenUsed/>
    <w:rsid w:val="00BA2807"/>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metis-ii.5g-ppp.eu/wp-content/uploads/METIS-II_D5.1_V1.0.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5NUHHDQN7SK2-1476151046-20150</_dlc_DocId>
    <_dlc_DocIdUrl xmlns="f166a696-7b5b-4ccd-9f0c-ffde0cceec81">
      <Url>https://ericsson.sharepoint.com/sites/star/_layouts/15/DocIdRedir.aspx?ID=5NUHHDQN7SK2-1476151046-20150</Url>
      <Description>5NUHHDQN7SK2-1476151046-20150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5B9F7C09-874D-451D-B2F6-DDE8B1C2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purl.org/dc/dcmitype/"/>
    <ds:schemaRef ds:uri="http://purl.org/dc/terms/"/>
    <ds:schemaRef ds:uri="http://schemas.microsoft.com/office/2006/metadata/properties"/>
    <ds:schemaRef ds:uri="http://schemas.microsoft.com/office/2006/documentManagement/types"/>
    <ds:schemaRef ds:uri="d8762117-8292-4133-b1c7-eab5c6487cfd"/>
    <ds:schemaRef ds:uri="http://schemas.microsoft.com/office/infopath/2007/PartnerControls"/>
    <ds:schemaRef ds:uri="http://schemas.microsoft.com/sharepoint/v4"/>
    <ds:schemaRef ds:uri="http://schemas.openxmlformats.org/package/2006/metadata/core-properties"/>
    <ds:schemaRef ds:uri="f166a696-7b5b-4ccd-9f0c-ffde0cceec81"/>
    <ds:schemaRef ds:uri="611109f9-ed58-4498-a270-1fb2086a5321"/>
    <ds:schemaRef ds:uri="http://www.w3.org/XML/1998/namespac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F8B7757-4A20-4FAD-8137-DF005323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13</TotalTime>
  <Pages>3</Pages>
  <Words>895</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More detailed discussion</vt:lpstr>
      <vt:lpstr>        The fine details</vt:lpstr>
      <vt:lpstr>Text Proposal</vt:lpstr>
      <vt:lpstr>Conclusion</vt:lpstr>
      <vt:lpstr>References</vt:lpstr>
    </vt:vector>
  </TitlesOfParts>
  <Company>Ericsson</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24</cp:revision>
  <cp:lastPrinted>2008-01-31T16:09:00Z</cp:lastPrinted>
  <dcterms:created xsi:type="dcterms:W3CDTF">2018-03-27T08:46:00Z</dcterms:created>
  <dcterms:modified xsi:type="dcterms:W3CDTF">2018-04-05T22:26:00Z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3393eeba-04f9-463f-8475-63540db72c0f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